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D628F" w14:textId="77777777" w:rsidR="005B1A00" w:rsidRDefault="005B1A00" w:rsidP="005B1A00">
      <w:pPr>
        <w:spacing w:before="0"/>
      </w:pPr>
    </w:p>
    <w:p w14:paraId="1F1212C3" w14:textId="4B49F80A" w:rsidR="0022064E" w:rsidRPr="006A507D" w:rsidRDefault="0022064E" w:rsidP="005B1A00">
      <w:pPr>
        <w:spacing w:before="0"/>
      </w:pPr>
      <w:r w:rsidRPr="006A507D">
        <w:t>KLASA:</w:t>
      </w:r>
    </w:p>
    <w:p w14:paraId="1366903E" w14:textId="77777777" w:rsidR="0022064E" w:rsidRPr="006A507D" w:rsidRDefault="0022064E" w:rsidP="005B1A00">
      <w:pPr>
        <w:spacing w:before="0"/>
      </w:pPr>
      <w:r w:rsidRPr="006A507D">
        <w:t>UR.BROJ:</w:t>
      </w:r>
    </w:p>
    <w:p w14:paraId="3BE3A9B6" w14:textId="77777777" w:rsidR="005B1A00" w:rsidRDefault="005B1A00" w:rsidP="005B1A00">
      <w:pPr>
        <w:spacing w:before="0"/>
      </w:pPr>
    </w:p>
    <w:p w14:paraId="60B86659" w14:textId="5B355A74" w:rsidR="0022064E" w:rsidRPr="006A507D" w:rsidRDefault="0022064E" w:rsidP="005B1A00">
      <w:pPr>
        <w:spacing w:before="0"/>
      </w:pPr>
      <w:r w:rsidRPr="006A507D">
        <w:t>Na temelju članka 34. stavka 1. Statuta Sveučilišta u Splitu, Senat Sveučilišta u Splitu</w:t>
      </w:r>
      <w:r w:rsidR="00A245BE">
        <w:t xml:space="preserve">, </w:t>
      </w:r>
      <w:r w:rsidR="00A245BE" w:rsidRPr="00A245BE">
        <w:t>OIB: 29845096215</w:t>
      </w:r>
      <w:r w:rsidR="00A245BE">
        <w:t>,</w:t>
      </w:r>
      <w:r w:rsidRPr="006A507D">
        <w:t xml:space="preserve"> na svojoj 77. sjednici održanoj dana </w:t>
      </w:r>
      <w:r w:rsidR="00A245BE">
        <w:t>______</w:t>
      </w:r>
      <w:r w:rsidRPr="006A507D">
        <w:t xml:space="preserve"> 2022. donosi</w:t>
      </w:r>
    </w:p>
    <w:p w14:paraId="1D84A0F2" w14:textId="77777777" w:rsidR="005B1A00" w:rsidRDefault="005B1A00" w:rsidP="005B1A00">
      <w:pPr>
        <w:spacing w:before="0"/>
        <w:jc w:val="center"/>
        <w:rPr>
          <w:b/>
        </w:rPr>
      </w:pPr>
    </w:p>
    <w:p w14:paraId="1D3B5DA5" w14:textId="27F2827C" w:rsidR="0022064E" w:rsidRPr="006A507D" w:rsidRDefault="00D3126E" w:rsidP="005B1A00">
      <w:pPr>
        <w:spacing w:before="0"/>
        <w:jc w:val="center"/>
        <w:rPr>
          <w:b/>
        </w:rPr>
      </w:pPr>
      <w:r>
        <w:rPr>
          <w:b/>
        </w:rPr>
        <w:t>“Politiku</w:t>
      </w:r>
      <w:r w:rsidR="0022064E" w:rsidRPr="006A507D">
        <w:rPr>
          <w:b/>
        </w:rPr>
        <w:t xml:space="preserve"> </w:t>
      </w:r>
      <w:r w:rsidR="00781CB7" w:rsidRPr="006A507D">
        <w:rPr>
          <w:b/>
        </w:rPr>
        <w:t>diversifikacije izvora energije</w:t>
      </w:r>
      <w:r w:rsidR="0022064E" w:rsidRPr="006A507D">
        <w:rPr>
          <w:b/>
        </w:rPr>
        <w:t>”</w:t>
      </w:r>
    </w:p>
    <w:p w14:paraId="09843958" w14:textId="77777777" w:rsidR="0022064E" w:rsidRPr="006A507D" w:rsidRDefault="0022064E" w:rsidP="005B1A00">
      <w:pPr>
        <w:spacing w:before="0"/>
        <w:jc w:val="center"/>
        <w:rPr>
          <w:b/>
        </w:rPr>
      </w:pPr>
      <w:r w:rsidRPr="006A507D">
        <w:rPr>
          <w:b/>
        </w:rPr>
        <w:t>u skladu s ciljevima održivog razvoja Ujedinjenih naroda</w:t>
      </w:r>
    </w:p>
    <w:p w14:paraId="3AE1E5B2" w14:textId="77777777" w:rsidR="005B1A00" w:rsidRDefault="005B1A00" w:rsidP="005B1A00">
      <w:pPr>
        <w:spacing w:before="0"/>
      </w:pPr>
    </w:p>
    <w:p w14:paraId="30989380" w14:textId="041F2BD9" w:rsidR="0022064E" w:rsidRPr="006A507D" w:rsidRDefault="0022064E" w:rsidP="005B1A00">
      <w:pPr>
        <w:spacing w:before="0"/>
      </w:pPr>
      <w:r w:rsidRPr="006A507D">
        <w:t xml:space="preserve">Sveučilište </w:t>
      </w:r>
      <w:r w:rsidR="006A507D" w:rsidRPr="006A507D">
        <w:t xml:space="preserve">u Splitu </w:t>
      </w:r>
      <w:r w:rsidRPr="006A507D">
        <w:t xml:space="preserve">je, u skladu sa svojim vrijednostima, u potpunosti predano djelovanju na društveno odgovoran način. Sva ulaganja se temeljito analiziraju radi sprječavanja potencijalnih ekoloških i društvenih rizika, te se pri potrošnji svih oblika energije pridržavamo važećih nacionalnih i europskih zakonskih propisa, ali primjenjujemo i dodatne politike s ciljem smanjenja negativnog ugljičnog otiska i nepovoljnog utjecaja na okoliš. </w:t>
      </w:r>
    </w:p>
    <w:p w14:paraId="30DC57E9" w14:textId="77777777" w:rsidR="005B1A00" w:rsidRDefault="005B1A00" w:rsidP="005B1A00">
      <w:pPr>
        <w:spacing w:before="0"/>
      </w:pPr>
    </w:p>
    <w:p w14:paraId="685F679F" w14:textId="0735AA8B" w:rsidR="0022064E" w:rsidRPr="006A507D" w:rsidRDefault="0022064E" w:rsidP="005B1A00">
      <w:pPr>
        <w:spacing w:before="0"/>
      </w:pPr>
      <w:r w:rsidRPr="006A507D">
        <w:t xml:space="preserve">Sveučilište </w:t>
      </w:r>
      <w:r w:rsidR="006A507D" w:rsidRPr="006A507D">
        <w:t xml:space="preserve">u Splitu </w:t>
      </w:r>
      <w:r w:rsidRPr="006A507D">
        <w:t>ima znač</w:t>
      </w:r>
      <w:r w:rsidR="006C6D28">
        <w:t>ajnu ulogu u rješavanju problema diversifikacije izvora energije</w:t>
      </w:r>
      <w:r w:rsidRPr="006A507D">
        <w:t xml:space="preserve"> primjenom svojih istraživanja, savjetodavnom ulogom u kreiranju politika i strateškog okvira te edukacijom svojih studenata. Shvaćamo štetan utjecaj industrije fosilnih goriva na okoliš i predani smo ulaganju naših sredstava na društveno odgovoran način. </w:t>
      </w:r>
      <w:r w:rsidR="000D7367">
        <w:t>U</w:t>
      </w:r>
      <w:r w:rsidRPr="006A507D">
        <w:t>laganj</w:t>
      </w:r>
      <w:r w:rsidR="000D7367">
        <w:t>im</w:t>
      </w:r>
      <w:r w:rsidRPr="006A507D">
        <w:t xml:space="preserve">a </w:t>
      </w:r>
      <w:r w:rsidR="000D7367">
        <w:t xml:space="preserve">u infrastrukturu </w:t>
      </w:r>
      <w:r w:rsidRPr="006A507D">
        <w:t>nastoji</w:t>
      </w:r>
      <w:r w:rsidR="000D7367">
        <w:t>mo</w:t>
      </w:r>
      <w:r w:rsidRPr="006A507D">
        <w:t xml:space="preserve"> eliminirati izloženost eksplicitnoj šteti okolišu.</w:t>
      </w:r>
    </w:p>
    <w:p w14:paraId="0257660C" w14:textId="77777777" w:rsidR="005B1A00" w:rsidRDefault="005B1A00" w:rsidP="005B1A00">
      <w:pPr>
        <w:spacing w:before="0"/>
      </w:pPr>
    </w:p>
    <w:p w14:paraId="2F171B99" w14:textId="10254F14" w:rsidR="0022064E" w:rsidRPr="006A507D" w:rsidRDefault="0022064E" w:rsidP="005B1A00">
      <w:pPr>
        <w:spacing w:before="0"/>
      </w:pPr>
      <w:r w:rsidRPr="006A507D">
        <w:t xml:space="preserve">Također težimo: </w:t>
      </w:r>
    </w:p>
    <w:p w14:paraId="248A9872" w14:textId="77777777" w:rsidR="0022064E" w:rsidRPr="006A507D" w:rsidRDefault="0022064E" w:rsidP="005B1A00">
      <w:pPr>
        <w:numPr>
          <w:ilvl w:val="0"/>
          <w:numId w:val="7"/>
        </w:numPr>
        <w:spacing w:before="0"/>
        <w:ind w:left="714" w:hanging="357"/>
      </w:pPr>
      <w:r w:rsidRPr="006A507D">
        <w:t>promicanju održivosti, dobre poslovne etike i dobre prakse zapošljavanja,</w:t>
      </w:r>
    </w:p>
    <w:p w14:paraId="74071B69" w14:textId="77777777" w:rsidR="0022064E" w:rsidRPr="006A507D" w:rsidRDefault="0022064E" w:rsidP="005B1A00">
      <w:pPr>
        <w:numPr>
          <w:ilvl w:val="0"/>
          <w:numId w:val="7"/>
        </w:numPr>
        <w:spacing w:before="0"/>
        <w:ind w:left="714" w:hanging="357"/>
      </w:pPr>
      <w:r w:rsidRPr="006A507D">
        <w:t>zaštiti globalnog okoliša, klime i biološke raznolikosti,</w:t>
      </w:r>
    </w:p>
    <w:p w14:paraId="4FB38EB8" w14:textId="77777777" w:rsidR="0022064E" w:rsidRPr="006A507D" w:rsidRDefault="0022064E" w:rsidP="005B1A00">
      <w:pPr>
        <w:numPr>
          <w:ilvl w:val="0"/>
          <w:numId w:val="7"/>
        </w:numPr>
        <w:spacing w:before="0"/>
        <w:ind w:left="714" w:hanging="357"/>
      </w:pPr>
      <w:r w:rsidRPr="006A507D">
        <w:t>promicanju ulaganja u zajednicu,</w:t>
      </w:r>
    </w:p>
    <w:p w14:paraId="3677012F" w14:textId="77777777" w:rsidR="0022064E" w:rsidRPr="006A507D" w:rsidRDefault="0022064E" w:rsidP="005B1A00">
      <w:pPr>
        <w:numPr>
          <w:ilvl w:val="0"/>
          <w:numId w:val="7"/>
        </w:numPr>
        <w:spacing w:before="0"/>
        <w:ind w:left="714" w:hanging="357"/>
      </w:pPr>
      <w:r w:rsidRPr="006A507D">
        <w:t>promicanju međunarodne suradnje,</w:t>
      </w:r>
    </w:p>
    <w:p w14:paraId="0E7547D6" w14:textId="77777777" w:rsidR="0022064E" w:rsidRPr="006A507D" w:rsidRDefault="0022064E" w:rsidP="005B1A00">
      <w:pPr>
        <w:numPr>
          <w:ilvl w:val="0"/>
          <w:numId w:val="7"/>
        </w:numPr>
        <w:spacing w:before="0"/>
        <w:ind w:left="714" w:hanging="357"/>
      </w:pPr>
      <w:r w:rsidRPr="006A507D">
        <w:t>zaštiti ljudskih prava i ravnopravnosti,</w:t>
      </w:r>
    </w:p>
    <w:p w14:paraId="44519577" w14:textId="77777777" w:rsidR="0022064E" w:rsidRPr="006A507D" w:rsidRDefault="0022064E" w:rsidP="005B1A00">
      <w:pPr>
        <w:numPr>
          <w:ilvl w:val="0"/>
          <w:numId w:val="7"/>
        </w:numPr>
        <w:spacing w:before="0"/>
        <w:ind w:left="714" w:hanging="357"/>
      </w:pPr>
      <w:r w:rsidRPr="006A507D">
        <w:t xml:space="preserve">održivom pružanju i nabavi osnovnih resursa i usluga. </w:t>
      </w:r>
    </w:p>
    <w:p w14:paraId="0A6C5C9F" w14:textId="77777777" w:rsidR="005B1A00" w:rsidRDefault="005B1A00" w:rsidP="005B1A00">
      <w:pPr>
        <w:spacing w:before="0"/>
      </w:pPr>
    </w:p>
    <w:p w14:paraId="08DFBCF7" w14:textId="6DF27B2D" w:rsidR="0022064E" w:rsidRPr="006A507D" w:rsidRDefault="0022064E" w:rsidP="005B1A00">
      <w:pPr>
        <w:spacing w:before="0"/>
      </w:pPr>
      <w:r w:rsidRPr="006A507D">
        <w:t xml:space="preserve">Unatoč predanosti, prepoznajemo da se svijet za sada još uvijek oslanja na fosilna goriva i svjesni smo </w:t>
      </w:r>
      <w:r w:rsidR="006A507D" w:rsidRPr="006A507D">
        <w:t xml:space="preserve">da </w:t>
      </w:r>
      <w:r w:rsidRPr="006A507D">
        <w:t xml:space="preserve">izdvajanje štetnih industrija iz poslovanja Sveučilišta </w:t>
      </w:r>
      <w:r w:rsidR="00255524">
        <w:t xml:space="preserve">u Splitu </w:t>
      </w:r>
      <w:r w:rsidRPr="006A507D">
        <w:t xml:space="preserve">neće uvijek biti moguće, osobito u aspektima našeg poslovanja koji se trenutačno ne mogu osloniti isključivo na obnovljive izvore energije. </w:t>
      </w:r>
    </w:p>
    <w:p w14:paraId="3853A697" w14:textId="77777777" w:rsidR="005B1A00" w:rsidRDefault="005B1A00" w:rsidP="005B1A00">
      <w:pPr>
        <w:spacing w:before="0"/>
      </w:pPr>
    </w:p>
    <w:p w14:paraId="7FF2B7DE" w14:textId="7A2A001F" w:rsidR="00E87542" w:rsidRPr="006A507D" w:rsidRDefault="0022064E" w:rsidP="005B1A00">
      <w:pPr>
        <w:spacing w:before="0"/>
      </w:pPr>
      <w:r w:rsidRPr="006A507D">
        <w:t xml:space="preserve">Predani smo odmicanju od fosilnih goriva gdje god je to moguće </w:t>
      </w:r>
      <w:r w:rsidR="00B712D2" w:rsidRPr="006A507D">
        <w:t xml:space="preserve">kroz solarne elektrane na objektima u vlasništvu Sveučilišta u Splitu i </w:t>
      </w:r>
      <w:r w:rsidR="00B712D2">
        <w:t xml:space="preserve">njegovih </w:t>
      </w:r>
      <w:r w:rsidR="00B712D2" w:rsidRPr="006A507D">
        <w:t xml:space="preserve">sastavnica </w:t>
      </w:r>
      <w:r w:rsidRPr="006A507D">
        <w:t xml:space="preserve">i postizanju visoke energetske učinkovitosti. Provedbom projekata Sveučilišta </w:t>
      </w:r>
      <w:r w:rsidR="006A507D" w:rsidRPr="006A507D">
        <w:t xml:space="preserve">u Splitu </w:t>
      </w:r>
      <w:r w:rsidRPr="006A507D">
        <w:t>osigurat ćemo pozitivan utjecaj na održivi razvoj, što uključuje provedbu mjera koje će imati pozitivan utjecaj na klimatske izazove, učinkovitost resursa i načelo zelenog rasta.</w:t>
      </w:r>
    </w:p>
    <w:p w14:paraId="113E1184" w14:textId="77777777" w:rsidR="00F14A22" w:rsidRPr="006A507D" w:rsidRDefault="00F14A22" w:rsidP="005B1A00">
      <w:pPr>
        <w:spacing w:before="0"/>
        <w:jc w:val="left"/>
      </w:pPr>
    </w:p>
    <w:p w14:paraId="5C1BCA8D" w14:textId="77777777" w:rsidR="006A507D" w:rsidRPr="006A507D" w:rsidRDefault="006A507D" w:rsidP="005B1A00">
      <w:pPr>
        <w:spacing w:before="0"/>
        <w:jc w:val="left"/>
      </w:pPr>
    </w:p>
    <w:p w14:paraId="313679D6" w14:textId="77777777" w:rsidR="006A507D" w:rsidRPr="006A507D" w:rsidRDefault="006A507D" w:rsidP="005B1A00">
      <w:pPr>
        <w:spacing w:before="0"/>
        <w:ind w:left="4508" w:firstLine="256"/>
        <w:jc w:val="center"/>
        <w:rPr>
          <w:b/>
          <w:spacing w:val="40"/>
        </w:rPr>
      </w:pPr>
      <w:r w:rsidRPr="006A507D">
        <w:rPr>
          <w:b/>
          <w:spacing w:val="40"/>
        </w:rPr>
        <w:t>REKTOR</w:t>
      </w:r>
    </w:p>
    <w:p w14:paraId="4F7F463E" w14:textId="77777777" w:rsidR="005B1A00" w:rsidRPr="005B1A00" w:rsidRDefault="005B1A00" w:rsidP="005B1A00">
      <w:pPr>
        <w:spacing w:before="0"/>
        <w:ind w:left="4508" w:firstLine="256"/>
        <w:jc w:val="center"/>
        <w:rPr>
          <w:sz w:val="12"/>
          <w:szCs w:val="12"/>
        </w:rPr>
      </w:pPr>
    </w:p>
    <w:p w14:paraId="1D968B4F" w14:textId="324300B7" w:rsidR="00F14A22" w:rsidRPr="006A507D" w:rsidRDefault="006A507D" w:rsidP="005B1A00">
      <w:pPr>
        <w:spacing w:before="0"/>
        <w:ind w:left="4508" w:firstLine="256"/>
        <w:jc w:val="center"/>
      </w:pPr>
      <w:r w:rsidRPr="006A507D">
        <w:t>prof. dr. sc. Dragan Ljutić</w:t>
      </w:r>
    </w:p>
    <w:sectPr w:rsidR="00F14A22" w:rsidRPr="006A507D" w:rsidSect="004F00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2004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9AF98" w14:textId="77777777" w:rsidR="005158F6" w:rsidRDefault="005158F6">
      <w:r>
        <w:separator/>
      </w:r>
    </w:p>
  </w:endnote>
  <w:endnote w:type="continuationSeparator" w:id="0">
    <w:p w14:paraId="2926184D" w14:textId="77777777" w:rsidR="005158F6" w:rsidRDefault="0051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D0D78" w14:textId="77777777" w:rsidR="0069533F" w:rsidRDefault="0069533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46F9" w14:textId="23054B66" w:rsidR="00F94A5B" w:rsidRDefault="00E519EF" w:rsidP="00F94A5B">
    <w:pPr>
      <w:pStyle w:val="Podnoje"/>
      <w:spacing w:before="120" w:after="840"/>
      <w:jc w:val="right"/>
    </w:pPr>
    <w:r w:rsidRPr="00F94A5B">
      <w:rPr>
        <w:sz w:val="22"/>
        <w:szCs w:val="22"/>
      </w:rPr>
      <w:fldChar w:fldCharType="begin"/>
    </w:r>
    <w:r w:rsidR="00F94A5B" w:rsidRPr="00F94A5B">
      <w:rPr>
        <w:sz w:val="22"/>
        <w:szCs w:val="22"/>
      </w:rPr>
      <w:instrText>PAGE   \* MERGEFORMAT</w:instrText>
    </w:r>
    <w:r w:rsidRPr="00F94A5B">
      <w:rPr>
        <w:sz w:val="22"/>
        <w:szCs w:val="22"/>
      </w:rPr>
      <w:fldChar w:fldCharType="separate"/>
    </w:r>
    <w:r w:rsidR="00F90955">
      <w:rPr>
        <w:noProof/>
        <w:sz w:val="22"/>
        <w:szCs w:val="22"/>
      </w:rPr>
      <w:t>2</w:t>
    </w:r>
    <w:r w:rsidRPr="00F94A5B">
      <w:rPr>
        <w:sz w:val="22"/>
        <w:szCs w:val="22"/>
      </w:rPr>
      <w:fldChar w:fldCharType="end"/>
    </w:r>
  </w:p>
  <w:p w14:paraId="44EAFD9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681625" w:rsidRPr="00817248" w:rsidRDefault="00681625" w:rsidP="00817248">
    <w:pPr>
      <w:jc w:val="right"/>
      <w:rPr>
        <w:rFonts w:ascii="Calibri" w:hAnsi="Calibri" w:cs="Calibri"/>
        <w:sz w:val="22"/>
        <w:szCs w:val="22"/>
      </w:rPr>
    </w:pPr>
  </w:p>
  <w:p w14:paraId="7C430347" w14:textId="19DDBF00" w:rsidR="00320EA1" w:rsidRPr="00E25E71" w:rsidRDefault="009A053B" w:rsidP="002D3D61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47E0C5" wp14:editId="07777777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314AB7AD">
            <v:line id="Ravni poveznik 3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pt" from="-.15pt,4.9pt" to="453.15pt,5.4pt" w14:anchorId="5515A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/>
          </w:pict>
        </mc:Fallback>
      </mc:AlternateConten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R. Boškovića</w:t>
    </w:r>
    <w:r w:rsidR="008F2EF1">
      <w:rPr>
        <w:rFonts w:ascii="Verdana" w:hAnsi="Verdana" w:cs="Arial"/>
        <w:noProof/>
        <w:color w:val="333399"/>
        <w:spacing w:val="7"/>
        <w:sz w:val="16"/>
        <w:szCs w:val="16"/>
      </w:rPr>
      <w:t xml:space="preserve"> 3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1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="00320EA1"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E25E7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>Tel.: (385) 21 558200</w:t>
    </w:r>
    <w:r w:rsidR="00E25E71"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 w:rsidR="00320EA1">
      <w:rPr>
        <w:rFonts w:ascii="Verdana" w:hAnsi="Verdana" w:cs="Arial"/>
        <w:noProof/>
        <w:color w:val="333399"/>
        <w:sz w:val="16"/>
        <w:szCs w:val="16"/>
      </w:rPr>
      <w:br/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="00320EA1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="00320EA1"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  <w:u w:val="none"/>
        </w:rPr>
        <w:t>www.unist.hr</w:t>
      </w:r>
    </w:hyperlink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="008F2EF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>OIB 29845096215</w:t>
    </w:r>
    <w:r w:rsidR="00E3584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 w:rsidR="00FB077D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62D1C" w14:textId="77777777" w:rsidR="005158F6" w:rsidRDefault="005158F6">
      <w:r>
        <w:separator/>
      </w:r>
    </w:p>
  </w:footnote>
  <w:footnote w:type="continuationSeparator" w:id="0">
    <w:p w14:paraId="7E17F299" w14:textId="77777777" w:rsidR="005158F6" w:rsidRDefault="00515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28FC7" w14:textId="2523D554" w:rsidR="0069533F" w:rsidRDefault="005158F6">
    <w:pPr>
      <w:pStyle w:val="Zaglavlje"/>
    </w:pPr>
    <w:r>
      <w:rPr>
        <w:noProof/>
      </w:rPr>
      <w:pict w14:anchorId="64BF97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7168188" o:spid="_x0000_s2050" type="#_x0000_t136" style="position:absolute;left:0;text-align:left;margin-left:0;margin-top:0;width:532.8pt;height:106.5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57D14A05" w:rsidR="00ED5196" w:rsidRDefault="005158F6" w:rsidP="00F94A5B">
    <w:pPr>
      <w:pStyle w:val="Zaglavlje"/>
      <w:spacing w:before="0"/>
    </w:pPr>
    <w:r>
      <w:rPr>
        <w:noProof/>
      </w:rPr>
      <w:pict w14:anchorId="3F165B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7168189" o:spid="_x0000_s2051" type="#_x0000_t136" style="position:absolute;left:0;text-align:left;margin-left:0;margin-top:0;width:532.8pt;height:106.5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</w:p>
  <w:p w14:paraId="3DEEC669" w14:textId="77777777" w:rsidR="00492E7C" w:rsidRPr="00492E7C" w:rsidRDefault="00492E7C" w:rsidP="00F94A5B">
    <w:pPr>
      <w:pStyle w:val="Zaglavlje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A1FE" w14:textId="60271C5A" w:rsidR="00ED5196" w:rsidRPr="00B946E6" w:rsidRDefault="005158F6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pict w14:anchorId="00628F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7168187" o:spid="_x0000_s2049" type="#_x0000_t136" style="position:absolute;left:0;text-align:left;margin-left:0;margin-top:0;width:532.8pt;height:106.5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  <w:r w:rsidR="00115B00">
      <w:rPr>
        <w:noProof/>
        <w:lang w:val="en-US" w:eastAsia="en-US"/>
      </w:rPr>
      <w:drawing>
        <wp:anchor distT="0" distB="0" distL="114300" distR="114300" simplePos="0" relativeHeight="251657728" behindDoc="1" locked="1" layoutInCell="1" allowOverlap="1" wp14:anchorId="76F6009D" wp14:editId="07777777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18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2CBA5DA4" w:rsidRPr="118B83FB">
      <w:rPr>
        <w:rFonts w:ascii="Verdana" w:hAnsi="Verdana" w:cs="Arial"/>
        <w:b/>
        <w:bCs/>
        <w:color w:val="333399"/>
        <w:spacing w:val="110"/>
        <w:sz w:val="30"/>
        <w:szCs w:val="30"/>
      </w:rPr>
      <w:t>SVEUČILIŠTE U SPLITU</w:t>
    </w:r>
  </w:p>
  <w:p w14:paraId="351083D5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630C8814" w14:textId="77777777" w:rsidR="00ED5196" w:rsidRPr="003572E5" w:rsidRDefault="009A053B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5E2588E6" wp14:editId="07777777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7010E7CB">
            <v:line id="Line 4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.5pt" from="74.1pt,6pt" to="461.1pt,6pt" w14:anchorId="4AB663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62271"/>
    <w:multiLevelType w:val="multilevel"/>
    <w:tmpl w:val="174052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EC718E5"/>
    <w:multiLevelType w:val="multilevel"/>
    <w:tmpl w:val="939C35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6C43CE"/>
    <w:multiLevelType w:val="hybridMultilevel"/>
    <w:tmpl w:val="A6A80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E7313"/>
    <w:multiLevelType w:val="hybridMultilevel"/>
    <w:tmpl w:val="67F804C0"/>
    <w:lvl w:ilvl="0" w:tplc="041A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52">
      <o:colormru v:ext="edit" colors="#8484d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wMDG2MDEzNzIyszBT0lEKTi0uzszPAykwqgUAsPgV9SwAAAA="/>
  </w:docVars>
  <w:rsids>
    <w:rsidRoot w:val="009A053B"/>
    <w:rsid w:val="000060F2"/>
    <w:rsid w:val="00016B8B"/>
    <w:rsid w:val="00017B05"/>
    <w:rsid w:val="0003347D"/>
    <w:rsid w:val="000461B7"/>
    <w:rsid w:val="00047D1E"/>
    <w:rsid w:val="00060F62"/>
    <w:rsid w:val="00072B32"/>
    <w:rsid w:val="0008413F"/>
    <w:rsid w:val="00095DF2"/>
    <w:rsid w:val="000B3846"/>
    <w:rsid w:val="000C16D7"/>
    <w:rsid w:val="000D6013"/>
    <w:rsid w:val="000D7367"/>
    <w:rsid w:val="000E16D2"/>
    <w:rsid w:val="000E797B"/>
    <w:rsid w:val="00115B00"/>
    <w:rsid w:val="00117BC7"/>
    <w:rsid w:val="00122537"/>
    <w:rsid w:val="00124617"/>
    <w:rsid w:val="00124BF1"/>
    <w:rsid w:val="00144A4C"/>
    <w:rsid w:val="00150B5F"/>
    <w:rsid w:val="00154717"/>
    <w:rsid w:val="00155716"/>
    <w:rsid w:val="00156604"/>
    <w:rsid w:val="00156949"/>
    <w:rsid w:val="001650AC"/>
    <w:rsid w:val="00170E21"/>
    <w:rsid w:val="00184AB3"/>
    <w:rsid w:val="00196054"/>
    <w:rsid w:val="001B0371"/>
    <w:rsid w:val="001B15CF"/>
    <w:rsid w:val="001B6633"/>
    <w:rsid w:val="001B7F7F"/>
    <w:rsid w:val="001D7C23"/>
    <w:rsid w:val="001E4E9F"/>
    <w:rsid w:val="001F18BE"/>
    <w:rsid w:val="001F26FA"/>
    <w:rsid w:val="00212314"/>
    <w:rsid w:val="0022064E"/>
    <w:rsid w:val="00223672"/>
    <w:rsid w:val="00226E6A"/>
    <w:rsid w:val="00231FD6"/>
    <w:rsid w:val="002372D6"/>
    <w:rsid w:val="00253716"/>
    <w:rsid w:val="002545BE"/>
    <w:rsid w:val="00255524"/>
    <w:rsid w:val="002646A6"/>
    <w:rsid w:val="0026605A"/>
    <w:rsid w:val="00270C9E"/>
    <w:rsid w:val="00273069"/>
    <w:rsid w:val="00277D6C"/>
    <w:rsid w:val="002C1C32"/>
    <w:rsid w:val="002D3D61"/>
    <w:rsid w:val="002E40FF"/>
    <w:rsid w:val="002F08BA"/>
    <w:rsid w:val="002F5E2B"/>
    <w:rsid w:val="0030038D"/>
    <w:rsid w:val="00301218"/>
    <w:rsid w:val="00303F22"/>
    <w:rsid w:val="003127E6"/>
    <w:rsid w:val="00320EA1"/>
    <w:rsid w:val="003270C8"/>
    <w:rsid w:val="00331DCF"/>
    <w:rsid w:val="0033225E"/>
    <w:rsid w:val="00334FDE"/>
    <w:rsid w:val="003548D0"/>
    <w:rsid w:val="003572E5"/>
    <w:rsid w:val="0037119E"/>
    <w:rsid w:val="00372A77"/>
    <w:rsid w:val="003734B3"/>
    <w:rsid w:val="003862D3"/>
    <w:rsid w:val="00386CA8"/>
    <w:rsid w:val="003A3D89"/>
    <w:rsid w:val="003B5AAB"/>
    <w:rsid w:val="003C23E2"/>
    <w:rsid w:val="003C506C"/>
    <w:rsid w:val="003D0EF5"/>
    <w:rsid w:val="003E3C44"/>
    <w:rsid w:val="003E567A"/>
    <w:rsid w:val="00404D77"/>
    <w:rsid w:val="004064A1"/>
    <w:rsid w:val="004116B5"/>
    <w:rsid w:val="00421D7A"/>
    <w:rsid w:val="00421EF4"/>
    <w:rsid w:val="00430DA5"/>
    <w:rsid w:val="00437C4F"/>
    <w:rsid w:val="00447B13"/>
    <w:rsid w:val="004547EE"/>
    <w:rsid w:val="00464357"/>
    <w:rsid w:val="0047322D"/>
    <w:rsid w:val="0047495E"/>
    <w:rsid w:val="00492E7C"/>
    <w:rsid w:val="004B46B7"/>
    <w:rsid w:val="004B7490"/>
    <w:rsid w:val="004C292D"/>
    <w:rsid w:val="004C7CD0"/>
    <w:rsid w:val="004D0D72"/>
    <w:rsid w:val="004F004E"/>
    <w:rsid w:val="0050504C"/>
    <w:rsid w:val="005158F6"/>
    <w:rsid w:val="00520117"/>
    <w:rsid w:val="00540765"/>
    <w:rsid w:val="00557CCD"/>
    <w:rsid w:val="00560D53"/>
    <w:rsid w:val="005A1CFE"/>
    <w:rsid w:val="005A2DD9"/>
    <w:rsid w:val="005B1A00"/>
    <w:rsid w:val="005D30EC"/>
    <w:rsid w:val="005D3C1F"/>
    <w:rsid w:val="005F39EA"/>
    <w:rsid w:val="00617DE8"/>
    <w:rsid w:val="00625746"/>
    <w:rsid w:val="00640AD6"/>
    <w:rsid w:val="00641A8A"/>
    <w:rsid w:val="00656E60"/>
    <w:rsid w:val="00661760"/>
    <w:rsid w:val="006718B1"/>
    <w:rsid w:val="00681625"/>
    <w:rsid w:val="00683E96"/>
    <w:rsid w:val="0069533F"/>
    <w:rsid w:val="006A49E8"/>
    <w:rsid w:val="006A507D"/>
    <w:rsid w:val="006A6425"/>
    <w:rsid w:val="006B3088"/>
    <w:rsid w:val="006B4B59"/>
    <w:rsid w:val="006B4BE3"/>
    <w:rsid w:val="006B7596"/>
    <w:rsid w:val="006C303E"/>
    <w:rsid w:val="006C6D28"/>
    <w:rsid w:val="006E0CFE"/>
    <w:rsid w:val="006E3CF9"/>
    <w:rsid w:val="006E53B6"/>
    <w:rsid w:val="006E7AAD"/>
    <w:rsid w:val="007250C7"/>
    <w:rsid w:val="00736023"/>
    <w:rsid w:val="00740129"/>
    <w:rsid w:val="00741C57"/>
    <w:rsid w:val="00751077"/>
    <w:rsid w:val="00761489"/>
    <w:rsid w:val="0077434A"/>
    <w:rsid w:val="00777D64"/>
    <w:rsid w:val="00781CB7"/>
    <w:rsid w:val="007B2165"/>
    <w:rsid w:val="007B4E00"/>
    <w:rsid w:val="007D3114"/>
    <w:rsid w:val="007D61EC"/>
    <w:rsid w:val="007E11FD"/>
    <w:rsid w:val="007F4396"/>
    <w:rsid w:val="007F7276"/>
    <w:rsid w:val="00802628"/>
    <w:rsid w:val="008048C7"/>
    <w:rsid w:val="00811D62"/>
    <w:rsid w:val="00817248"/>
    <w:rsid w:val="008179D8"/>
    <w:rsid w:val="00817A34"/>
    <w:rsid w:val="00841B63"/>
    <w:rsid w:val="00842991"/>
    <w:rsid w:val="00850F6D"/>
    <w:rsid w:val="00854826"/>
    <w:rsid w:val="00854A3F"/>
    <w:rsid w:val="00876D79"/>
    <w:rsid w:val="00886662"/>
    <w:rsid w:val="008B04F6"/>
    <w:rsid w:val="008B15DC"/>
    <w:rsid w:val="008B48C9"/>
    <w:rsid w:val="008C1027"/>
    <w:rsid w:val="008C27D6"/>
    <w:rsid w:val="008C648A"/>
    <w:rsid w:val="008D33BD"/>
    <w:rsid w:val="008D7E57"/>
    <w:rsid w:val="008E5658"/>
    <w:rsid w:val="008F040A"/>
    <w:rsid w:val="008F2EF1"/>
    <w:rsid w:val="008F7D1B"/>
    <w:rsid w:val="00901B57"/>
    <w:rsid w:val="00944FB5"/>
    <w:rsid w:val="009468D5"/>
    <w:rsid w:val="009477F1"/>
    <w:rsid w:val="00955956"/>
    <w:rsid w:val="00990B26"/>
    <w:rsid w:val="009A053B"/>
    <w:rsid w:val="009B71E3"/>
    <w:rsid w:val="009C0163"/>
    <w:rsid w:val="009D3472"/>
    <w:rsid w:val="009D4A50"/>
    <w:rsid w:val="009E0D20"/>
    <w:rsid w:val="00A06194"/>
    <w:rsid w:val="00A10276"/>
    <w:rsid w:val="00A1043C"/>
    <w:rsid w:val="00A11BB8"/>
    <w:rsid w:val="00A11E13"/>
    <w:rsid w:val="00A12E9D"/>
    <w:rsid w:val="00A13DA9"/>
    <w:rsid w:val="00A241BD"/>
    <w:rsid w:val="00A245BE"/>
    <w:rsid w:val="00A5208F"/>
    <w:rsid w:val="00A6156E"/>
    <w:rsid w:val="00A7530C"/>
    <w:rsid w:val="00A95281"/>
    <w:rsid w:val="00A97516"/>
    <w:rsid w:val="00AB0DAF"/>
    <w:rsid w:val="00AC15F8"/>
    <w:rsid w:val="00AC67F0"/>
    <w:rsid w:val="00B21C60"/>
    <w:rsid w:val="00B247C9"/>
    <w:rsid w:val="00B543B7"/>
    <w:rsid w:val="00B55059"/>
    <w:rsid w:val="00B62554"/>
    <w:rsid w:val="00B712D2"/>
    <w:rsid w:val="00B7168B"/>
    <w:rsid w:val="00B75D7F"/>
    <w:rsid w:val="00B9014A"/>
    <w:rsid w:val="00B946E6"/>
    <w:rsid w:val="00B96863"/>
    <w:rsid w:val="00BB2608"/>
    <w:rsid w:val="00BD4677"/>
    <w:rsid w:val="00BE0818"/>
    <w:rsid w:val="00BE2310"/>
    <w:rsid w:val="00BF3202"/>
    <w:rsid w:val="00C01EE7"/>
    <w:rsid w:val="00C2059B"/>
    <w:rsid w:val="00C23985"/>
    <w:rsid w:val="00C315BD"/>
    <w:rsid w:val="00C406E6"/>
    <w:rsid w:val="00C503BD"/>
    <w:rsid w:val="00C55FB2"/>
    <w:rsid w:val="00C5683C"/>
    <w:rsid w:val="00C6000F"/>
    <w:rsid w:val="00C64ADC"/>
    <w:rsid w:val="00C66227"/>
    <w:rsid w:val="00C74C51"/>
    <w:rsid w:val="00C910AB"/>
    <w:rsid w:val="00CA2D4C"/>
    <w:rsid w:val="00CA7753"/>
    <w:rsid w:val="00CC059B"/>
    <w:rsid w:val="00CC2CF7"/>
    <w:rsid w:val="00CC6EA8"/>
    <w:rsid w:val="00CF02E1"/>
    <w:rsid w:val="00CF0549"/>
    <w:rsid w:val="00CF6304"/>
    <w:rsid w:val="00CF792C"/>
    <w:rsid w:val="00D03109"/>
    <w:rsid w:val="00D119F0"/>
    <w:rsid w:val="00D16631"/>
    <w:rsid w:val="00D3126E"/>
    <w:rsid w:val="00D40334"/>
    <w:rsid w:val="00D53CC7"/>
    <w:rsid w:val="00D77D0B"/>
    <w:rsid w:val="00D80375"/>
    <w:rsid w:val="00D90F90"/>
    <w:rsid w:val="00D918D6"/>
    <w:rsid w:val="00DB7D00"/>
    <w:rsid w:val="00DC515A"/>
    <w:rsid w:val="00DC59C8"/>
    <w:rsid w:val="00DC6671"/>
    <w:rsid w:val="00DC7A39"/>
    <w:rsid w:val="00DD6CB6"/>
    <w:rsid w:val="00DE107F"/>
    <w:rsid w:val="00DE70B4"/>
    <w:rsid w:val="00DF289F"/>
    <w:rsid w:val="00E047F2"/>
    <w:rsid w:val="00E06A0A"/>
    <w:rsid w:val="00E06DA0"/>
    <w:rsid w:val="00E14BA4"/>
    <w:rsid w:val="00E25E71"/>
    <w:rsid w:val="00E35841"/>
    <w:rsid w:val="00E3693D"/>
    <w:rsid w:val="00E519EF"/>
    <w:rsid w:val="00E61A79"/>
    <w:rsid w:val="00E62865"/>
    <w:rsid w:val="00E8463D"/>
    <w:rsid w:val="00E87542"/>
    <w:rsid w:val="00E87577"/>
    <w:rsid w:val="00E948C8"/>
    <w:rsid w:val="00E95A7C"/>
    <w:rsid w:val="00E97481"/>
    <w:rsid w:val="00EC1991"/>
    <w:rsid w:val="00EC2FFC"/>
    <w:rsid w:val="00ED2F67"/>
    <w:rsid w:val="00ED5196"/>
    <w:rsid w:val="00ED646D"/>
    <w:rsid w:val="00ED65AF"/>
    <w:rsid w:val="00EE255D"/>
    <w:rsid w:val="00EF1C36"/>
    <w:rsid w:val="00F03E30"/>
    <w:rsid w:val="00F069AF"/>
    <w:rsid w:val="00F14A22"/>
    <w:rsid w:val="00F15923"/>
    <w:rsid w:val="00F23714"/>
    <w:rsid w:val="00F25881"/>
    <w:rsid w:val="00F26ED8"/>
    <w:rsid w:val="00F65633"/>
    <w:rsid w:val="00F72A3A"/>
    <w:rsid w:val="00F7506E"/>
    <w:rsid w:val="00F75952"/>
    <w:rsid w:val="00F90955"/>
    <w:rsid w:val="00F9385D"/>
    <w:rsid w:val="00F94A5B"/>
    <w:rsid w:val="00FB077D"/>
    <w:rsid w:val="00FB0926"/>
    <w:rsid w:val="00FC2156"/>
    <w:rsid w:val="00FC52E8"/>
    <w:rsid w:val="00FE765A"/>
    <w:rsid w:val="033B0C56"/>
    <w:rsid w:val="05AAA3B0"/>
    <w:rsid w:val="097C1914"/>
    <w:rsid w:val="0C759A3E"/>
    <w:rsid w:val="0E38523A"/>
    <w:rsid w:val="0E432112"/>
    <w:rsid w:val="0FD2FCC7"/>
    <w:rsid w:val="118B83FB"/>
    <w:rsid w:val="14401758"/>
    <w:rsid w:val="176C7665"/>
    <w:rsid w:val="17B4AC23"/>
    <w:rsid w:val="22C1E80D"/>
    <w:rsid w:val="252E8BBF"/>
    <w:rsid w:val="26664AA6"/>
    <w:rsid w:val="2CBA5DA4"/>
    <w:rsid w:val="30DF1588"/>
    <w:rsid w:val="34469402"/>
    <w:rsid w:val="36BEAB6E"/>
    <w:rsid w:val="39D169C8"/>
    <w:rsid w:val="3ACB3B88"/>
    <w:rsid w:val="3BB8FB30"/>
    <w:rsid w:val="4526B3B8"/>
    <w:rsid w:val="47FB66B5"/>
    <w:rsid w:val="4A0B3672"/>
    <w:rsid w:val="4E984450"/>
    <w:rsid w:val="55FE5310"/>
    <w:rsid w:val="59BC17B3"/>
    <w:rsid w:val="59ED2904"/>
    <w:rsid w:val="5B1DFD02"/>
    <w:rsid w:val="5B97B8C6"/>
    <w:rsid w:val="5E0C1504"/>
    <w:rsid w:val="627053BE"/>
    <w:rsid w:val="6507F34B"/>
    <w:rsid w:val="66F37650"/>
    <w:rsid w:val="6C06B861"/>
    <w:rsid w:val="6D4E2387"/>
    <w:rsid w:val="6D589E2C"/>
    <w:rsid w:val="76908C58"/>
    <w:rsid w:val="78BEC118"/>
    <w:rsid w:val="78CC1432"/>
    <w:rsid w:val="79C60AFB"/>
    <w:rsid w:val="7A54A5F1"/>
    <w:rsid w:val="7BF6A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8484d6"/>
    </o:shapedefaults>
    <o:shapelayout v:ext="edit">
      <o:idmap v:ext="edit" data="1"/>
    </o:shapelayout>
  </w:shapeDefaults>
  <w:decimalSymbol w:val=","/>
  <w:listSeparator w:val=";"/>
  <w14:docId w14:val="4EEAB450"/>
  <w15:docId w15:val="{EA903CAC-14DF-409A-A435-D15F0CEF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Dokumenti_Akti\Obrasci\Dopis_rektor_12_1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3639B3E1B041B41B892D3ACB29AE" ma:contentTypeVersion="12" ma:contentTypeDescription="Stvaranje novog dokumenta." ma:contentTypeScope="" ma:versionID="82eb12f57bd2e191289f61afde509921">
  <xsd:schema xmlns:xsd="http://www.w3.org/2001/XMLSchema" xmlns:xs="http://www.w3.org/2001/XMLSchema" xmlns:p="http://schemas.microsoft.com/office/2006/metadata/properties" xmlns:ns2="a4f27737-c5d4-4056-88ee-e55e27e998e6" xmlns:ns3="793fea45-f278-4bb4-bc96-369c5ef124bd" targetNamespace="http://schemas.microsoft.com/office/2006/metadata/properties" ma:root="true" ma:fieldsID="99a4415979784f6e044188374051b3c3" ns2:_="" ns3:_="">
    <xsd:import namespace="a4f27737-c5d4-4056-88ee-e55e27e998e6"/>
    <xsd:import namespace="793fea45-f278-4bb4-bc96-369c5ef12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27737-c5d4-4056-88ee-e55e27e9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fea45-f278-4bb4-bc96-369c5ef12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58CAD8-D97D-4223-A906-566BEBA6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2B3A9-FC77-4BBE-83AC-D3E148FD8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27737-c5d4-4056-88ee-e55e27e998e6"/>
    <ds:schemaRef ds:uri="793fea45-f278-4bb4-bc96-369c5ef12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54E965-99A4-452B-B8E0-4374E1855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0F930A-EDAE-4BF4-8C7E-831541DE72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Dopis_rektor_12_1</Template>
  <TotalTime>15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subject/>
  <dc:creator>Tomislav</dc:creator>
  <cp:keywords/>
  <dc:description/>
  <cp:lastModifiedBy>Jelena Gladović</cp:lastModifiedBy>
  <cp:revision>15</cp:revision>
  <cp:lastPrinted>2020-07-08T10:58:00Z</cp:lastPrinted>
  <dcterms:created xsi:type="dcterms:W3CDTF">2022-12-05T20:58:00Z</dcterms:created>
  <dcterms:modified xsi:type="dcterms:W3CDTF">2022-12-09T12:33:00Z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0x010100599B3639B3E1B041B41B892D3ACB29AE</vt:lpwstr>
  </property>
</Properties>
</file>